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E2028" w14:textId="77777777" w:rsidR="007A207F" w:rsidRDefault="007A207F" w:rsidP="007A20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WYKS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6D84676F" w14:textId="77777777" w:rsidR="007A207F" w:rsidRDefault="007A207F" w:rsidP="007A20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81036A" w14:textId="77777777" w:rsidR="007A207F" w:rsidRDefault="007A207F" w:rsidP="007A20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6CB72C" w14:textId="77777777" w:rsidR="007A207F" w:rsidRDefault="007A207F" w:rsidP="007A20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Mar.1460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a bequest in the Will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Colyn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Newbury, Berkshire(q.v.).</w:t>
      </w:r>
    </w:p>
    <w:p w14:paraId="38BBFFA2" w14:textId="77777777" w:rsidR="007A207F" w:rsidRDefault="007A207F" w:rsidP="007A207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(“Early Berkshire Wills, from the P.C.C. ante 1558” taken from the “Berkshire, Buckinghamshire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Archaeological Journal” vol.20 pp.61-2)</w:t>
      </w:r>
    </w:p>
    <w:p w14:paraId="1F4AAC04" w14:textId="77777777" w:rsidR="007A207F" w:rsidRDefault="007A207F" w:rsidP="007A20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B5D7D8" w14:textId="77777777" w:rsidR="007A207F" w:rsidRDefault="007A207F" w:rsidP="007A20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262A65" w14:textId="77777777" w:rsidR="007A207F" w:rsidRDefault="007A207F" w:rsidP="007A20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2022</w:t>
      </w:r>
    </w:p>
    <w:p w14:paraId="771B132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284B3" w14:textId="77777777" w:rsidR="007A207F" w:rsidRDefault="007A207F" w:rsidP="009139A6">
      <w:r>
        <w:separator/>
      </w:r>
    </w:p>
  </w:endnote>
  <w:endnote w:type="continuationSeparator" w:id="0">
    <w:p w14:paraId="0DA5BAFB" w14:textId="77777777" w:rsidR="007A207F" w:rsidRDefault="007A20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050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F907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3C0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9CD20" w14:textId="77777777" w:rsidR="007A207F" w:rsidRDefault="007A207F" w:rsidP="009139A6">
      <w:r>
        <w:separator/>
      </w:r>
    </w:p>
  </w:footnote>
  <w:footnote w:type="continuationSeparator" w:id="0">
    <w:p w14:paraId="476568B1" w14:textId="77777777" w:rsidR="007A207F" w:rsidRDefault="007A20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988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B81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82D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07F"/>
    <w:rsid w:val="000666E0"/>
    <w:rsid w:val="002510B7"/>
    <w:rsid w:val="005C130B"/>
    <w:rsid w:val="007A207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8DC1B"/>
  <w15:chartTrackingRefBased/>
  <w15:docId w15:val="{642F59C4-2562-460E-8060-ABD669DC5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2022-04-27T11:24:00Z</dcterms:created>
  <dcterms:modified xsi:type="dcterms:W3CDTF">2022-04-27T11:25:00Z</dcterms:modified>
</cp:coreProperties>
</file>